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676A2" w14:textId="77777777" w:rsidR="00E62FB8" w:rsidRPr="00E62FB8" w:rsidRDefault="00E62FB8" w:rsidP="00E62FB8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E62FB8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CC1FCBE" w14:textId="77777777" w:rsidR="00E62FB8" w:rsidRPr="00E62FB8" w:rsidRDefault="00E62FB8" w:rsidP="00E62FB8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62FB8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909ECCD" w14:textId="77777777" w:rsidR="00E62FB8" w:rsidRPr="00E62FB8" w:rsidRDefault="00E62FB8" w:rsidP="00E62FB8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62FB8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2CCE3DE7" w14:textId="77777777" w:rsidR="00E62FB8" w:rsidRPr="00E62FB8" w:rsidRDefault="00E62FB8" w:rsidP="00E62FB8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62FB8">
        <w:rPr>
          <w:rFonts w:ascii="Corbel" w:hAnsi="Corbel"/>
          <w:i/>
          <w:sz w:val="20"/>
          <w:szCs w:val="20"/>
          <w:lang w:eastAsia="ar-SA"/>
        </w:rPr>
        <w:t>(skrajne daty</w:t>
      </w:r>
      <w:r w:rsidRPr="00E62FB8">
        <w:rPr>
          <w:rFonts w:ascii="Corbel" w:hAnsi="Corbel"/>
          <w:sz w:val="20"/>
          <w:szCs w:val="20"/>
          <w:lang w:eastAsia="ar-SA"/>
        </w:rPr>
        <w:t>)</w:t>
      </w:r>
    </w:p>
    <w:p w14:paraId="5D0AA6E8" w14:textId="77777777" w:rsidR="00E62FB8" w:rsidRPr="00E62FB8" w:rsidRDefault="00E62FB8" w:rsidP="00E62FB8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62FB8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EF3D6B6" w14:textId="77777777" w:rsidR="00E62FB8" w:rsidRPr="00B169DF" w:rsidRDefault="00E62FB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2F0F161B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53374" w:rsidRPr="009C54AE" w14:paraId="0942FDAA" w14:textId="77777777" w:rsidTr="000355A7">
        <w:tc>
          <w:tcPr>
            <w:tcW w:w="2694" w:type="dxa"/>
            <w:vAlign w:val="center"/>
          </w:tcPr>
          <w:p w14:paraId="70CFCF90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5ACBA2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9E6769B">
              <w:rPr>
                <w:rFonts w:ascii="Corbel" w:hAnsi="Corbel"/>
                <w:bCs/>
                <w:sz w:val="24"/>
                <w:szCs w:val="24"/>
              </w:rPr>
              <w:t>Prawo ubezpieczeń społecznych</w:t>
            </w:r>
          </w:p>
        </w:tc>
      </w:tr>
      <w:tr w:rsidR="00D53374" w:rsidRPr="009C54AE" w14:paraId="03A49D0F" w14:textId="77777777" w:rsidTr="000355A7">
        <w:tc>
          <w:tcPr>
            <w:tcW w:w="2694" w:type="dxa"/>
            <w:vAlign w:val="center"/>
          </w:tcPr>
          <w:p w14:paraId="6A0A2751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932FFC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A2SO59</w:t>
            </w:r>
          </w:p>
        </w:tc>
      </w:tr>
      <w:tr w:rsidR="00D53374" w:rsidRPr="009C54AE" w14:paraId="44E23138" w14:textId="77777777" w:rsidTr="000355A7">
        <w:tc>
          <w:tcPr>
            <w:tcW w:w="2694" w:type="dxa"/>
            <w:vAlign w:val="center"/>
          </w:tcPr>
          <w:p w14:paraId="5D29F900" w14:textId="77777777" w:rsidR="00D53374" w:rsidRPr="009C54AE" w:rsidRDefault="00D53374" w:rsidP="000355A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E4269D1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D53374" w:rsidRPr="009C54AE" w14:paraId="52BE0A10" w14:textId="77777777" w:rsidTr="000355A7">
        <w:tc>
          <w:tcPr>
            <w:tcW w:w="2694" w:type="dxa"/>
            <w:vAlign w:val="center"/>
          </w:tcPr>
          <w:p w14:paraId="34871752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9686CC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 xml:space="preserve">Instytut Nauk Prawnych Zakład Prawa Pracy i Ubezpieczeń Społecznych </w:t>
            </w:r>
          </w:p>
        </w:tc>
      </w:tr>
      <w:tr w:rsidR="00D53374" w:rsidRPr="009C54AE" w14:paraId="04402A5D" w14:textId="77777777" w:rsidTr="000355A7">
        <w:tc>
          <w:tcPr>
            <w:tcW w:w="2694" w:type="dxa"/>
            <w:vAlign w:val="center"/>
          </w:tcPr>
          <w:p w14:paraId="5F94EC5D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3CA2D8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53374" w:rsidRPr="009C54AE" w14:paraId="6788E03B" w14:textId="77777777" w:rsidTr="000355A7">
        <w:tc>
          <w:tcPr>
            <w:tcW w:w="2694" w:type="dxa"/>
            <w:vAlign w:val="center"/>
          </w:tcPr>
          <w:p w14:paraId="2CA5E8DC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E306CD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53374" w:rsidRPr="009C54AE" w14:paraId="5F4B5D6E" w14:textId="77777777" w:rsidTr="000355A7">
        <w:tc>
          <w:tcPr>
            <w:tcW w:w="2694" w:type="dxa"/>
            <w:vAlign w:val="center"/>
          </w:tcPr>
          <w:p w14:paraId="090F17B8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0DB0FB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D53374" w:rsidRPr="009C54AE" w14:paraId="26ECD4C4" w14:textId="77777777" w:rsidTr="000355A7">
        <w:tc>
          <w:tcPr>
            <w:tcW w:w="2694" w:type="dxa"/>
            <w:vAlign w:val="center"/>
          </w:tcPr>
          <w:p w14:paraId="694C3367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5CEC95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D53374" w:rsidRPr="009C54AE" w14:paraId="01A2E411" w14:textId="77777777" w:rsidTr="000355A7">
        <w:tc>
          <w:tcPr>
            <w:tcW w:w="2694" w:type="dxa"/>
            <w:vAlign w:val="center"/>
          </w:tcPr>
          <w:p w14:paraId="66AB255D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C54989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9E6769B">
              <w:rPr>
                <w:rFonts w:ascii="Corbel" w:hAnsi="Corbel"/>
                <w:b w:val="0"/>
                <w:sz w:val="24"/>
                <w:szCs w:val="24"/>
              </w:rPr>
              <w:t>II / IV</w:t>
            </w:r>
          </w:p>
        </w:tc>
      </w:tr>
      <w:tr w:rsidR="00D53374" w:rsidRPr="009C54AE" w14:paraId="14F70138" w14:textId="77777777" w:rsidTr="000355A7">
        <w:tc>
          <w:tcPr>
            <w:tcW w:w="2694" w:type="dxa"/>
            <w:vAlign w:val="center"/>
          </w:tcPr>
          <w:p w14:paraId="611404BD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06B913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D53374" w:rsidRPr="009C54AE" w14:paraId="6F00B740" w14:textId="77777777" w:rsidTr="000355A7">
        <w:tc>
          <w:tcPr>
            <w:tcW w:w="2694" w:type="dxa"/>
            <w:vAlign w:val="center"/>
          </w:tcPr>
          <w:p w14:paraId="62F689B9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0E69E1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3374" w:rsidRPr="009C54AE" w14:paraId="19821E30" w14:textId="77777777" w:rsidTr="000355A7">
        <w:tc>
          <w:tcPr>
            <w:tcW w:w="2694" w:type="dxa"/>
            <w:vAlign w:val="center"/>
          </w:tcPr>
          <w:p w14:paraId="0982FC47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14E42C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  <w:tr w:rsidR="00D53374" w:rsidRPr="009C54AE" w14:paraId="3E35F19B" w14:textId="77777777" w:rsidTr="000355A7">
        <w:tc>
          <w:tcPr>
            <w:tcW w:w="2694" w:type="dxa"/>
            <w:vAlign w:val="center"/>
          </w:tcPr>
          <w:p w14:paraId="2FCCE5BD" w14:textId="77777777" w:rsidR="00D53374" w:rsidRPr="009C54AE" w:rsidRDefault="00D53374" w:rsidP="000355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29661E1" w14:textId="77777777" w:rsidR="00D53374" w:rsidRPr="009C54AE" w:rsidRDefault="00D53374" w:rsidP="000355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3682A904" w14:textId="77777777" w:rsidR="00D53374" w:rsidRPr="009C54AE" w:rsidRDefault="00D53374" w:rsidP="00D5337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799903B" w14:textId="77777777" w:rsidR="00D53374" w:rsidRPr="009C54AE" w:rsidRDefault="00D53374" w:rsidP="00D5337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93EF6A1" w14:textId="77777777" w:rsidR="00D53374" w:rsidRPr="009C54AE" w:rsidRDefault="00D53374" w:rsidP="00D5337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D53374" w:rsidRPr="009C54AE" w14:paraId="7E2A81FA" w14:textId="77777777" w:rsidTr="30B36DC0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7E78" w14:textId="77777777" w:rsidR="00D53374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687E5D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752D" w14:textId="24A85159" w:rsidR="00D53374" w:rsidRPr="009C54AE" w:rsidRDefault="00D53374" w:rsidP="30B36DC0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30B36DC0">
              <w:rPr>
                <w:rFonts w:ascii="Corbel" w:hAnsi="Corbel"/>
              </w:rPr>
              <w:t>Wykł</w:t>
            </w:r>
            <w:proofErr w:type="spellEnd"/>
            <w:r w:rsidR="1EAF83F9" w:rsidRPr="30B36DC0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0C74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6E19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7226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712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2A28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1859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E3AC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F396B" w14:textId="77777777" w:rsidR="00D53374" w:rsidRPr="009C54AE" w:rsidRDefault="00D53374" w:rsidP="000355A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53374" w:rsidRPr="009C54AE" w14:paraId="08F744A7" w14:textId="77777777" w:rsidTr="30B36DC0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84B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147B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875A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6B47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5A1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0C3B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E5A3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6C83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D6AD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72B4" w14:textId="77777777" w:rsidR="00D53374" w:rsidRPr="009C54AE" w:rsidRDefault="00D53374" w:rsidP="000355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111654E" w14:textId="77777777" w:rsidR="00D53374" w:rsidRPr="009C54AE" w:rsidRDefault="00D53374" w:rsidP="00D5337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FB89D4" w14:textId="77777777" w:rsidR="00D53374" w:rsidRPr="009C54AE" w:rsidRDefault="00D53374" w:rsidP="00D5337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E35265" w14:textId="77777777" w:rsidR="00D53374" w:rsidRPr="009C54AE" w:rsidRDefault="00D53374" w:rsidP="00D533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3DCD85D" w14:textId="77777777" w:rsidR="00D53374" w:rsidRPr="009C54AE" w:rsidRDefault="00D53374" w:rsidP="00D5337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65424C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AD47A1" w14:textId="13D09AB7" w:rsidR="00D53374" w:rsidRPr="009C54AE" w:rsidRDefault="00D53374" w:rsidP="30B36D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0B36DC0">
        <w:rPr>
          <w:rFonts w:ascii="Corbel" w:hAnsi="Corbel"/>
          <w:smallCaps w:val="0"/>
        </w:rPr>
        <w:t xml:space="preserve">1.3 </w:t>
      </w:r>
      <w:r>
        <w:tab/>
      </w:r>
      <w:r w:rsidRPr="30B36DC0">
        <w:rPr>
          <w:rFonts w:ascii="Corbel" w:hAnsi="Corbel"/>
          <w:smallCaps w:val="0"/>
        </w:rPr>
        <w:t xml:space="preserve">Forma zaliczenia przedmiotu (z toku) </w:t>
      </w:r>
      <w:r w:rsidRPr="30B36DC0">
        <w:rPr>
          <w:rFonts w:ascii="Corbel" w:hAnsi="Corbel"/>
          <w:b w:val="0"/>
          <w:smallCaps w:val="0"/>
        </w:rPr>
        <w:t>(egzamin, zaliczenie z oceną, zaliczenie bez oceny)</w:t>
      </w:r>
    </w:p>
    <w:p w14:paraId="07A1EC85" w14:textId="77777777" w:rsidR="00D53374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FB55B3" w14:textId="77777777" w:rsidR="00D53374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egzamin</w:t>
      </w:r>
    </w:p>
    <w:p w14:paraId="6A139462" w14:textId="77777777" w:rsidR="00D53374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06413" w14:textId="77777777" w:rsidR="00D53374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77BD2AB" w14:textId="77777777" w:rsidR="00D53374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4DB294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</w:rPr>
      </w:pPr>
      <w:r w:rsidRPr="49E6769B">
        <w:rPr>
          <w:rFonts w:ascii="Corbel" w:hAnsi="Corbel"/>
        </w:rPr>
        <w:t xml:space="preserve">2.Wymagania wstępne </w:t>
      </w:r>
    </w:p>
    <w:p w14:paraId="53C8A40B" w14:textId="77777777" w:rsidR="00D53374" w:rsidRDefault="00D53374" w:rsidP="00D5337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53374" w:rsidRPr="009C54AE" w14:paraId="5B63905D" w14:textId="77777777" w:rsidTr="000355A7">
        <w:tc>
          <w:tcPr>
            <w:tcW w:w="9670" w:type="dxa"/>
          </w:tcPr>
          <w:p w14:paraId="534A1063" w14:textId="77777777" w:rsidR="00D53374" w:rsidRPr="009C54AE" w:rsidRDefault="00D53374" w:rsidP="000355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9E6769B">
              <w:rPr>
                <w:rFonts w:ascii="Corbel" w:hAnsi="Corbel"/>
                <w:b w:val="0"/>
                <w:smallCaps w:val="0"/>
                <w:color w:val="000000" w:themeColor="text1"/>
              </w:rPr>
              <w:t>Podstawowa znajomość prawa pracy.</w:t>
            </w:r>
          </w:p>
        </w:tc>
      </w:tr>
    </w:tbl>
    <w:p w14:paraId="15A616EE" w14:textId="77777777" w:rsidR="00D53374" w:rsidRDefault="00D53374" w:rsidP="00D53374">
      <w:pPr>
        <w:pStyle w:val="Punktygwne"/>
        <w:spacing w:before="0" w:after="0"/>
        <w:rPr>
          <w:rFonts w:ascii="Corbel" w:hAnsi="Corbel"/>
          <w:szCs w:val="24"/>
        </w:rPr>
      </w:pPr>
    </w:p>
    <w:p w14:paraId="26A880BB" w14:textId="05E8A979" w:rsidR="30B36DC0" w:rsidRDefault="30B36DC0">
      <w:r>
        <w:br w:type="page"/>
      </w:r>
    </w:p>
    <w:p w14:paraId="1FCA6574" w14:textId="0C4DA22F" w:rsidR="00D53374" w:rsidRPr="00C05F44" w:rsidRDefault="00D53374" w:rsidP="30B36DC0">
      <w:pPr>
        <w:pStyle w:val="Punktygwne"/>
        <w:spacing w:before="0" w:after="0"/>
        <w:rPr>
          <w:rFonts w:ascii="Corbel" w:hAnsi="Corbel"/>
        </w:rPr>
      </w:pPr>
      <w:r w:rsidRPr="30B36DC0">
        <w:rPr>
          <w:rFonts w:ascii="Corbel" w:hAnsi="Corbel"/>
        </w:rPr>
        <w:lastRenderedPageBreak/>
        <w:t>3. cele, efekty uczenia się, treści Programowe i stosowane metody Dydaktyczne</w:t>
      </w:r>
    </w:p>
    <w:p w14:paraId="32A2E770" w14:textId="77777777" w:rsidR="00D53374" w:rsidRPr="00C05F44" w:rsidRDefault="00D53374" w:rsidP="00D53374">
      <w:pPr>
        <w:pStyle w:val="Punktygwne"/>
        <w:spacing w:before="0" w:after="0"/>
        <w:rPr>
          <w:rFonts w:ascii="Corbel" w:hAnsi="Corbel"/>
          <w:szCs w:val="24"/>
        </w:rPr>
      </w:pPr>
    </w:p>
    <w:p w14:paraId="2E95746D" w14:textId="77777777" w:rsidR="00D53374" w:rsidRDefault="00D53374" w:rsidP="00D5337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6A0510A" w14:textId="77777777" w:rsidR="00D53374" w:rsidRPr="009C54AE" w:rsidRDefault="00D53374" w:rsidP="00D5337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53374" w:rsidRPr="009C54AE" w14:paraId="4444564D" w14:textId="77777777" w:rsidTr="30B36DC0">
        <w:tc>
          <w:tcPr>
            <w:tcW w:w="843" w:type="dxa"/>
            <w:vAlign w:val="center"/>
          </w:tcPr>
          <w:p w14:paraId="3F51C580" w14:textId="77777777" w:rsidR="00D53374" w:rsidRPr="009C54AE" w:rsidRDefault="00D53374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F12834F" w14:textId="3C6FE633" w:rsidR="00D53374" w:rsidRPr="009C54AE" w:rsidRDefault="00D53374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0B36DC0">
              <w:rPr>
                <w:rFonts w:ascii="Corbel" w:hAnsi="Corbel"/>
                <w:b w:val="0"/>
                <w:sz w:val="24"/>
                <w:szCs w:val="24"/>
              </w:rPr>
              <w:t>Zapoznanie studenta z normami prawnymi oraz aktualnym orzecznictwem sądowym z zakresu ubezpieczeń społecznych.</w:t>
            </w:r>
          </w:p>
        </w:tc>
      </w:tr>
      <w:tr w:rsidR="00D53374" w:rsidRPr="009C54AE" w14:paraId="7BDE293D" w14:textId="77777777" w:rsidTr="30B36DC0">
        <w:tc>
          <w:tcPr>
            <w:tcW w:w="843" w:type="dxa"/>
            <w:vAlign w:val="center"/>
          </w:tcPr>
          <w:p w14:paraId="0CAF9155" w14:textId="77777777" w:rsidR="00D53374" w:rsidRPr="009C54AE" w:rsidRDefault="00D53374" w:rsidP="000355A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677" w:type="dxa"/>
            <w:vAlign w:val="center"/>
          </w:tcPr>
          <w:p w14:paraId="466716B0" w14:textId="77777777" w:rsidR="00D53374" w:rsidRPr="009C54AE" w:rsidRDefault="00D53374" w:rsidP="000355A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podstawowe umiejętności samodzielnego rozwiązywania problemów z zakresu ubezpieczeń społecznych.</w:t>
            </w:r>
          </w:p>
        </w:tc>
      </w:tr>
    </w:tbl>
    <w:p w14:paraId="14E0F80F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990456" w14:textId="77777777" w:rsidR="00D53374" w:rsidRPr="009C54AE" w:rsidRDefault="00D53374" w:rsidP="00D5337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A480327" w14:textId="77777777" w:rsidR="00D53374" w:rsidRPr="009C54AE" w:rsidRDefault="00D53374" w:rsidP="00D5337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D53374" w:rsidRPr="009C54AE" w14:paraId="77001EA5" w14:textId="77777777" w:rsidTr="000355A7">
        <w:tc>
          <w:tcPr>
            <w:tcW w:w="1701" w:type="dxa"/>
            <w:vAlign w:val="center"/>
          </w:tcPr>
          <w:p w14:paraId="27ADB394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DCF0863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A818CB8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53374" w:rsidRPr="009C54AE" w14:paraId="21FC8275" w14:textId="77777777" w:rsidTr="000355A7">
        <w:tc>
          <w:tcPr>
            <w:tcW w:w="1701" w:type="dxa"/>
          </w:tcPr>
          <w:p w14:paraId="5AA49BCC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7F9C4B0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podstawową wiedzę z zakresu prawa ubezpieczeń społecznych.</w:t>
            </w:r>
          </w:p>
        </w:tc>
        <w:tc>
          <w:tcPr>
            <w:tcW w:w="1873" w:type="dxa"/>
          </w:tcPr>
          <w:p w14:paraId="43FB7D23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53374" w:rsidRPr="009C54AE" w14:paraId="0FE72DEE" w14:textId="77777777" w:rsidTr="000355A7">
        <w:tc>
          <w:tcPr>
            <w:tcW w:w="1701" w:type="dxa"/>
          </w:tcPr>
          <w:p w14:paraId="6F2574B4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FB120F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dysponuje pogłębioną wiedzą o relacjach między podmiotami prawa ubezpieczeń społecznych.</w:t>
            </w:r>
          </w:p>
        </w:tc>
        <w:tc>
          <w:tcPr>
            <w:tcW w:w="1873" w:type="dxa"/>
          </w:tcPr>
          <w:p w14:paraId="5CF075E1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53374" w:rsidRPr="009C54AE" w14:paraId="04471737" w14:textId="77777777" w:rsidTr="000355A7">
        <w:tc>
          <w:tcPr>
            <w:tcW w:w="1701" w:type="dxa"/>
          </w:tcPr>
          <w:p w14:paraId="32D9BA3C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5CA612B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umiejętność wyjaśniania przyczyn i przebiegu procesów zachodzących w prawie ubezpieczeń społecznych.</w:t>
            </w:r>
          </w:p>
        </w:tc>
        <w:tc>
          <w:tcPr>
            <w:tcW w:w="1873" w:type="dxa"/>
          </w:tcPr>
          <w:p w14:paraId="1FFE9281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53374" w:rsidRPr="009C54AE" w14:paraId="03F1F7B7" w14:textId="77777777" w:rsidTr="000355A7">
        <w:tc>
          <w:tcPr>
            <w:tcW w:w="1701" w:type="dxa"/>
          </w:tcPr>
          <w:p w14:paraId="36523CDF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BF61114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wykazuje się umiejętnościami znajdowania podstaw prawnych, orzecznictwa i literatury z zakresu prawa ubezpieczeń społecznych.</w:t>
            </w:r>
          </w:p>
        </w:tc>
        <w:tc>
          <w:tcPr>
            <w:tcW w:w="1873" w:type="dxa"/>
          </w:tcPr>
          <w:p w14:paraId="79F9EC7A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53374" w:rsidRPr="009C54AE" w14:paraId="2F11CDD1" w14:textId="77777777" w:rsidTr="000355A7">
        <w:tc>
          <w:tcPr>
            <w:tcW w:w="1701" w:type="dxa"/>
          </w:tcPr>
          <w:p w14:paraId="74B8D077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1224CC7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posiada umiejętność prowadzenia dyskusji, przygotowywania prac pisemnych, prezentacji multimedialnych w zakresie prawa ubezpieczeń społecznych.</w:t>
            </w:r>
          </w:p>
        </w:tc>
        <w:tc>
          <w:tcPr>
            <w:tcW w:w="1873" w:type="dxa"/>
          </w:tcPr>
          <w:p w14:paraId="4BE86FB2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53374" w:rsidRPr="009C54AE" w14:paraId="3B068A74" w14:textId="77777777" w:rsidTr="000355A7">
        <w:tc>
          <w:tcPr>
            <w:tcW w:w="1701" w:type="dxa"/>
          </w:tcPr>
          <w:p w14:paraId="59118FB5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11C30938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 xml:space="preserve">jest gotowy samodzielnie uzupełniać wiedzę </w:t>
            </w:r>
            <w:r>
              <w:br/>
            </w:r>
            <w:r w:rsidRPr="49E6769B">
              <w:rPr>
                <w:rFonts w:ascii="Corbel" w:hAnsi="Corbel"/>
                <w:b w:val="0"/>
                <w:smallCaps w:val="0"/>
              </w:rPr>
              <w:t>z zakresu ubezpieczeń społecznych.</w:t>
            </w:r>
          </w:p>
        </w:tc>
        <w:tc>
          <w:tcPr>
            <w:tcW w:w="1873" w:type="dxa"/>
          </w:tcPr>
          <w:p w14:paraId="0245637E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D53374" w:rsidRPr="009C54AE" w14:paraId="3A775A87" w14:textId="77777777" w:rsidTr="000355A7">
        <w:tc>
          <w:tcPr>
            <w:tcW w:w="1701" w:type="dxa"/>
          </w:tcPr>
          <w:p w14:paraId="04FA4808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10AA14C1" w14:textId="77777777" w:rsidR="00D53374" w:rsidRPr="009C54AE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jest zdolny do samodzielnego rozwiązywania podstawowych problemów z zakresu ubezpieczeń społecznych.</w:t>
            </w:r>
          </w:p>
        </w:tc>
        <w:tc>
          <w:tcPr>
            <w:tcW w:w="1873" w:type="dxa"/>
          </w:tcPr>
          <w:p w14:paraId="67EAEC47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FD8B4C1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9AFD13" w14:textId="77777777" w:rsidR="00D53374" w:rsidRPr="009C54AE" w:rsidRDefault="00D53374" w:rsidP="00D5337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EB74C7" w14:textId="77777777" w:rsidR="00D53374" w:rsidRPr="009C54AE" w:rsidRDefault="00D53374" w:rsidP="00D5337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53374" w:rsidRPr="009C54AE" w14:paraId="018803EA" w14:textId="77777777" w:rsidTr="000355A7">
        <w:tc>
          <w:tcPr>
            <w:tcW w:w="9639" w:type="dxa"/>
          </w:tcPr>
          <w:p w14:paraId="66EBDCF1" w14:textId="77777777" w:rsidR="00D53374" w:rsidRPr="009C54AE" w:rsidRDefault="00D53374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3374" w:rsidRPr="009C54AE" w14:paraId="6B626EF0" w14:textId="77777777" w:rsidTr="000355A7">
        <w:tc>
          <w:tcPr>
            <w:tcW w:w="9639" w:type="dxa"/>
          </w:tcPr>
          <w:p w14:paraId="5A0ACCDF" w14:textId="77777777" w:rsidR="00D53374" w:rsidRPr="009C54AE" w:rsidRDefault="00D53374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D53374" w:rsidRPr="009C54AE" w14:paraId="49A719C5" w14:textId="77777777" w:rsidTr="000355A7">
        <w:tc>
          <w:tcPr>
            <w:tcW w:w="9639" w:type="dxa"/>
          </w:tcPr>
          <w:p w14:paraId="3A46D005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D53374" w:rsidRPr="009C54AE" w14:paraId="1DDD98F6" w14:textId="77777777" w:rsidTr="000355A7">
        <w:tc>
          <w:tcPr>
            <w:tcW w:w="9639" w:type="dxa"/>
          </w:tcPr>
          <w:p w14:paraId="2A947F1F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D53374" w:rsidRPr="009C54AE" w14:paraId="4F5D8EA0" w14:textId="77777777" w:rsidTr="000355A7">
        <w:tc>
          <w:tcPr>
            <w:tcW w:w="9639" w:type="dxa"/>
          </w:tcPr>
          <w:p w14:paraId="5941E0E5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D53374" w:rsidRPr="009C54AE" w14:paraId="461778E8" w14:textId="77777777" w:rsidTr="000355A7">
        <w:tc>
          <w:tcPr>
            <w:tcW w:w="9639" w:type="dxa"/>
          </w:tcPr>
          <w:p w14:paraId="53357D5F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D53374" w:rsidRPr="009C54AE" w14:paraId="71CB69F0" w14:textId="77777777" w:rsidTr="000355A7">
        <w:tc>
          <w:tcPr>
            <w:tcW w:w="9639" w:type="dxa"/>
          </w:tcPr>
          <w:p w14:paraId="0D863C7E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D53374" w:rsidRPr="009C54AE" w14:paraId="1BF82398" w14:textId="77777777" w:rsidTr="000355A7">
        <w:tc>
          <w:tcPr>
            <w:tcW w:w="9639" w:type="dxa"/>
          </w:tcPr>
          <w:p w14:paraId="23AC16EC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D53374" w:rsidRPr="009C54AE" w14:paraId="00EDDE89" w14:textId="77777777" w:rsidTr="000355A7">
        <w:tc>
          <w:tcPr>
            <w:tcW w:w="9639" w:type="dxa"/>
          </w:tcPr>
          <w:p w14:paraId="197A391D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</w:tbl>
    <w:p w14:paraId="407EEECF" w14:textId="77777777" w:rsidR="00D53374" w:rsidRPr="009C54AE" w:rsidRDefault="00D53374" w:rsidP="00D53374">
      <w:pPr>
        <w:spacing w:after="0" w:line="240" w:lineRule="auto"/>
        <w:rPr>
          <w:rFonts w:ascii="Corbel" w:hAnsi="Corbel"/>
          <w:sz w:val="24"/>
          <w:szCs w:val="24"/>
        </w:rPr>
      </w:pPr>
    </w:p>
    <w:p w14:paraId="609C4826" w14:textId="77777777" w:rsidR="00D53374" w:rsidRPr="009C54AE" w:rsidRDefault="00D53374" w:rsidP="00D5337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9E6769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53374" w:rsidRPr="009C54AE" w14:paraId="2A3A5ABF" w14:textId="77777777" w:rsidTr="000355A7">
        <w:tc>
          <w:tcPr>
            <w:tcW w:w="9639" w:type="dxa"/>
          </w:tcPr>
          <w:p w14:paraId="6688D403" w14:textId="77777777" w:rsidR="00D53374" w:rsidRPr="009C54AE" w:rsidRDefault="00D53374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D53374" w:rsidRPr="009C54AE" w14:paraId="00F7FD6C" w14:textId="77777777" w:rsidTr="000355A7">
        <w:tc>
          <w:tcPr>
            <w:tcW w:w="9639" w:type="dxa"/>
          </w:tcPr>
          <w:p w14:paraId="1BB81B32" w14:textId="77777777" w:rsidR="00D53374" w:rsidRPr="009C54AE" w:rsidRDefault="00D53374" w:rsidP="000355A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prawne funkcjonowania systemu ubezpieczeń społecznych.</w:t>
            </w:r>
          </w:p>
        </w:tc>
      </w:tr>
      <w:tr w:rsidR="00D53374" w:rsidRPr="009C54AE" w14:paraId="598E5857" w14:textId="77777777" w:rsidTr="000355A7">
        <w:tc>
          <w:tcPr>
            <w:tcW w:w="9639" w:type="dxa"/>
          </w:tcPr>
          <w:p w14:paraId="44C1CAD0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Ubezpieczenia społeczne w systemie zabezpieczenia społecznego.</w:t>
            </w:r>
          </w:p>
        </w:tc>
      </w:tr>
      <w:tr w:rsidR="00D53374" w:rsidRPr="009C54AE" w14:paraId="5E426FEF" w14:textId="77777777" w:rsidTr="000355A7">
        <w:tc>
          <w:tcPr>
            <w:tcW w:w="9639" w:type="dxa"/>
          </w:tcPr>
          <w:p w14:paraId="44DFF18C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podlegania ubezpieczeniom społecznym.</w:t>
            </w:r>
          </w:p>
        </w:tc>
      </w:tr>
      <w:tr w:rsidR="00D53374" w:rsidRPr="009C54AE" w14:paraId="15E400A5" w14:textId="77777777" w:rsidTr="000355A7">
        <w:tc>
          <w:tcPr>
            <w:tcW w:w="9639" w:type="dxa"/>
          </w:tcPr>
          <w:p w14:paraId="35CD0921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Finansowanie ubezpieczeń społecznych.</w:t>
            </w:r>
          </w:p>
        </w:tc>
      </w:tr>
      <w:tr w:rsidR="00D53374" w:rsidRPr="009C54AE" w14:paraId="0D14EEF2" w14:textId="77777777" w:rsidTr="000355A7">
        <w:tc>
          <w:tcPr>
            <w:tcW w:w="9639" w:type="dxa"/>
          </w:tcPr>
          <w:p w14:paraId="66F9829F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chorobowego.</w:t>
            </w:r>
          </w:p>
        </w:tc>
      </w:tr>
      <w:tr w:rsidR="00D53374" w:rsidRPr="009C54AE" w14:paraId="0F15A014" w14:textId="77777777" w:rsidTr="000355A7">
        <w:tc>
          <w:tcPr>
            <w:tcW w:w="9639" w:type="dxa"/>
          </w:tcPr>
          <w:p w14:paraId="771F83F1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rentowego.</w:t>
            </w:r>
          </w:p>
        </w:tc>
      </w:tr>
      <w:tr w:rsidR="00D53374" w:rsidRPr="009C54AE" w14:paraId="7169AB74" w14:textId="77777777" w:rsidTr="000355A7">
        <w:tc>
          <w:tcPr>
            <w:tcW w:w="9639" w:type="dxa"/>
          </w:tcPr>
          <w:p w14:paraId="4BAAC58E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wypadkowego.</w:t>
            </w:r>
          </w:p>
        </w:tc>
      </w:tr>
      <w:tr w:rsidR="00D53374" w:rsidRPr="009C54AE" w14:paraId="1B4AA5B4" w14:textId="77777777" w:rsidTr="000355A7">
        <w:tc>
          <w:tcPr>
            <w:tcW w:w="9639" w:type="dxa"/>
          </w:tcPr>
          <w:p w14:paraId="7DE37D4B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 zakresu ubezpieczenia emerytalnego.</w:t>
            </w:r>
          </w:p>
        </w:tc>
      </w:tr>
      <w:tr w:rsidR="00D53374" w:rsidRPr="009C54AE" w14:paraId="0063E123" w14:textId="77777777" w:rsidTr="000355A7">
        <w:tc>
          <w:tcPr>
            <w:tcW w:w="9639" w:type="dxa"/>
          </w:tcPr>
          <w:p w14:paraId="19C39CD2" w14:textId="77777777" w:rsidR="00D53374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Sporządzanie pism procesowych z zakresu ubezpieczeń społecznych.</w:t>
            </w:r>
          </w:p>
        </w:tc>
      </w:tr>
    </w:tbl>
    <w:p w14:paraId="12C09BB6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225E1A" w14:textId="77777777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9E6769B">
        <w:rPr>
          <w:rFonts w:ascii="Corbel" w:hAnsi="Corbel"/>
          <w:smallCaps w:val="0"/>
        </w:rPr>
        <w:t>3.4 Metody dydaktyczne</w:t>
      </w:r>
      <w:r w:rsidRPr="49E6769B">
        <w:rPr>
          <w:rFonts w:ascii="Corbel" w:hAnsi="Corbel"/>
          <w:b w:val="0"/>
          <w:smallCaps w:val="0"/>
        </w:rPr>
        <w:t xml:space="preserve"> </w:t>
      </w:r>
    </w:p>
    <w:p w14:paraId="7B80CA23" w14:textId="77777777" w:rsidR="00D53374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D7AA0B" w14:textId="77777777" w:rsidR="00D53374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49E6769B">
        <w:rPr>
          <w:rFonts w:ascii="Corbel" w:hAnsi="Corbel"/>
          <w:b w:val="0"/>
          <w:smallCaps w:val="0"/>
        </w:rPr>
        <w:t>Wykład: wykład problemowy</w:t>
      </w:r>
    </w:p>
    <w:p w14:paraId="12B750B6" w14:textId="1E1BA720" w:rsidR="00D53374" w:rsidRPr="003822A7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bookmarkStart w:id="1" w:name="_GoBack"/>
      <w:bookmarkEnd w:id="1"/>
      <w:r w:rsidRPr="49E6769B">
        <w:rPr>
          <w:rFonts w:ascii="Corbel" w:hAnsi="Corbel"/>
          <w:b w:val="0"/>
          <w:smallCaps w:val="0"/>
        </w:rPr>
        <w:t>Ćwiczenia: analiza tekstów z dyskusją, praca w grupach, rozwiązywanie kazusów.</w:t>
      </w:r>
    </w:p>
    <w:p w14:paraId="1DA01DAD" w14:textId="77777777" w:rsidR="00D53374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9F3B3C" w14:textId="77777777" w:rsidR="00D53374" w:rsidRPr="009C54AE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1B027EA" w14:textId="77777777" w:rsidR="00D53374" w:rsidRPr="009C54AE" w:rsidRDefault="00D53374" w:rsidP="00D5337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821E8" w14:textId="77777777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339C2AE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53374" w:rsidRPr="009C54AE" w14:paraId="18C9F2BC" w14:textId="77777777" w:rsidTr="000355A7">
        <w:tc>
          <w:tcPr>
            <w:tcW w:w="1962" w:type="dxa"/>
            <w:vAlign w:val="center"/>
          </w:tcPr>
          <w:p w14:paraId="39EE81BA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DF3815C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1B65028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A2DEF0A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F382AAD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53374" w:rsidRPr="009C54AE" w14:paraId="7EADB744" w14:textId="77777777" w:rsidTr="000355A7">
        <w:tc>
          <w:tcPr>
            <w:tcW w:w="1962" w:type="dxa"/>
          </w:tcPr>
          <w:p w14:paraId="1671DF81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9E6769B">
              <w:rPr>
                <w:rFonts w:ascii="Corbel" w:hAnsi="Corbel"/>
                <w:b w:val="0"/>
              </w:rPr>
              <w:t>ek</w:t>
            </w:r>
            <w:proofErr w:type="spellEnd"/>
            <w:r w:rsidRPr="49E6769B">
              <w:rPr>
                <w:rFonts w:ascii="Corbel" w:hAnsi="Corbel"/>
                <w:b w:val="0"/>
              </w:rPr>
              <w:t xml:space="preserve">_ 01 - </w:t>
            </w:r>
            <w:r w:rsidRPr="49E6769B">
              <w:rPr>
                <w:rFonts w:ascii="Corbel" w:hAnsi="Corbel"/>
                <w:b w:val="0"/>
                <w:sz w:val="20"/>
                <w:szCs w:val="20"/>
              </w:rPr>
              <w:t>EK_</w:t>
            </w:r>
            <w:r w:rsidRPr="49E6769B">
              <w:rPr>
                <w:rFonts w:ascii="Corbel" w:hAnsi="Corbel"/>
                <w:b w:val="0"/>
              </w:rPr>
              <w:t>07</w:t>
            </w:r>
          </w:p>
        </w:tc>
        <w:tc>
          <w:tcPr>
            <w:tcW w:w="5441" w:type="dxa"/>
          </w:tcPr>
          <w:p w14:paraId="29981D19" w14:textId="77777777" w:rsidR="00D53374" w:rsidRPr="00F570C2" w:rsidRDefault="00D53374" w:rsidP="000355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</w:rPr>
            </w:pPr>
            <w:r w:rsidRPr="49E6769B">
              <w:rPr>
                <w:rFonts w:ascii="Corbel" w:hAnsi="Corbel"/>
                <w:b w:val="0"/>
              </w:rPr>
              <w:t>egzamin pisemny, test zaliczeniowy, rozwiązywanie kazusów, obserwacja w trakcie zajęć</w:t>
            </w:r>
          </w:p>
        </w:tc>
        <w:tc>
          <w:tcPr>
            <w:tcW w:w="2117" w:type="dxa"/>
          </w:tcPr>
          <w:p w14:paraId="4BA11BA0" w14:textId="77777777" w:rsidR="00D53374" w:rsidRPr="009C54AE" w:rsidRDefault="00D53374" w:rsidP="00035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95CAC5A" w14:textId="77777777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234CF441" w14:textId="7CB1F003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49E6769B">
        <w:rPr>
          <w:rFonts w:ascii="Corbel" w:hAnsi="Corbel"/>
          <w:smallCaps w:val="0"/>
        </w:rPr>
        <w:t xml:space="preserve">4.2 Warunki zaliczenia przedmiotu (kryteria oceniania) </w:t>
      </w:r>
    </w:p>
    <w:p w14:paraId="5A43293E" w14:textId="77777777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53374" w:rsidRPr="009C54AE" w14:paraId="65D0EED7" w14:textId="77777777" w:rsidTr="30B36DC0">
        <w:tc>
          <w:tcPr>
            <w:tcW w:w="9670" w:type="dxa"/>
          </w:tcPr>
          <w:p w14:paraId="4A385B85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14:paraId="6F1BE397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1C74D938">
              <w:rPr>
                <w:rFonts w:cs="Calibri"/>
                <w:smallCaps/>
              </w:rPr>
              <w:t>.</w:t>
            </w:r>
            <w:r w:rsidRPr="1C74D938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1C74D93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BF715BD" w14:textId="70AF88C3" w:rsidR="00D53374" w:rsidRPr="009C54AE" w:rsidRDefault="00D53374" w:rsidP="000355A7">
            <w:pPr>
              <w:spacing w:after="0"/>
              <w:jc w:val="both"/>
            </w:pPr>
            <w:r w:rsidRPr="30B36DC0">
              <w:rPr>
                <w:rFonts w:cs="Calibri"/>
                <w:sz w:val="24"/>
                <w:szCs w:val="24"/>
              </w:rPr>
              <w:t>Kryteriami oceny odpowiedzi są: kompletność odpowiedzi, poprawna terminologia, aktualny stan prawny.</w:t>
            </w:r>
            <w:r w:rsidRPr="30B36DC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109AD21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cs="Calibri"/>
                <w:sz w:val="24"/>
                <w:szCs w:val="24"/>
              </w:rPr>
              <w:t>Przyjmuje się następującą skalę ocen:</w:t>
            </w:r>
            <w:r w:rsidRPr="1C74D938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B43B10B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0EEBB5C3" w14:textId="77777777" w:rsidR="00D53374" w:rsidRPr="009C54AE" w:rsidRDefault="00D53374" w:rsidP="000355A7">
            <w:pPr>
              <w:spacing w:after="0"/>
            </w:pPr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03A8A740" w14:textId="30F413FC" w:rsidR="00D53374" w:rsidRPr="009C54AE" w:rsidRDefault="00D53374" w:rsidP="000355A7">
            <w:pPr>
              <w:spacing w:after="0"/>
            </w:pPr>
            <w:proofErr w:type="spellStart"/>
            <w:r w:rsidRPr="30B36DC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0B36DC0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7824F892" w14:textId="77777777" w:rsidR="00D53374" w:rsidRPr="009C54AE" w:rsidRDefault="00D53374" w:rsidP="000355A7">
            <w:pPr>
              <w:spacing w:after="0"/>
            </w:pPr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3D60ED54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4A7D85C2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C74D938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4C813FF0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157EB993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>Ćwiczenia</w:t>
            </w:r>
          </w:p>
          <w:p w14:paraId="39A1F8A5" w14:textId="21C72656" w:rsidR="00D53374" w:rsidRDefault="00D53374" w:rsidP="000355A7">
            <w:pPr>
              <w:spacing w:after="0"/>
              <w:jc w:val="both"/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</w:pPr>
            <w:r w:rsidRPr="1C74D93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Zaliczenie ćwiczeń odbywa na podstawie – frekwencji na ćwiczeniach, aktywności na zajęciach oraz</w:t>
            </w:r>
            <w:r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 kolokwium zaliczeniowego</w:t>
            </w:r>
            <w:r w:rsidRPr="1C74D93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, z któr</w:t>
            </w:r>
            <w:r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ego</w:t>
            </w:r>
            <w:r w:rsidRPr="1C74D93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 ocena pozytywna osiągana jest w przypadku uzyskania ponad 50% poprawnych odpowiedzi.</w:t>
            </w:r>
            <w:r w:rsidRPr="1C74D938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8F9066A" w14:textId="77777777" w:rsidR="00D53374" w:rsidRPr="009C54AE" w:rsidRDefault="00D53374" w:rsidP="000355A7">
            <w:pPr>
              <w:spacing w:after="0"/>
              <w:jc w:val="both"/>
            </w:pPr>
          </w:p>
          <w:p w14:paraId="15CCAD48" w14:textId="77777777" w:rsidR="00D53374" w:rsidRPr="009C54AE" w:rsidRDefault="00D53374" w:rsidP="000355A7">
            <w:pPr>
              <w:spacing w:after="0"/>
              <w:jc w:val="both"/>
            </w:pPr>
            <w:r w:rsidRPr="1C74D938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1C74D938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82066BD" w14:textId="77777777" w:rsidR="00D53374" w:rsidRPr="009C54AE" w:rsidRDefault="00D53374" w:rsidP="000355A7">
            <w:pPr>
              <w:spacing w:after="0"/>
            </w:pPr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3E125AB8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bdb</w:t>
            </w:r>
            <w:proofErr w:type="spellEnd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612F1A8F" w14:textId="77777777" w:rsidR="00D53374" w:rsidRPr="009C54AE" w:rsidRDefault="00D53374" w:rsidP="000355A7">
            <w:pPr>
              <w:spacing w:after="0"/>
            </w:pPr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671AD85B" w14:textId="4E99549D" w:rsidR="00D53374" w:rsidRPr="009C54AE" w:rsidRDefault="00D53374" w:rsidP="000355A7">
            <w:pPr>
              <w:spacing w:after="0"/>
            </w:pPr>
            <w:proofErr w:type="spellStart"/>
            <w:r w:rsidRPr="30B36DC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0B36DC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0BEB174B" w14:textId="77777777" w:rsidR="00D53374" w:rsidRPr="009C54AE" w:rsidRDefault="00D53374" w:rsidP="000355A7">
            <w:pPr>
              <w:spacing w:after="0"/>
            </w:pPr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54E951DD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15F67F47" w14:textId="77777777" w:rsidR="00D53374" w:rsidRPr="009C54AE" w:rsidRDefault="00D53374" w:rsidP="000355A7">
            <w:pPr>
              <w:spacing w:after="0"/>
            </w:pPr>
            <w:proofErr w:type="spellStart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C74D93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</w:t>
            </w:r>
          </w:p>
          <w:p w14:paraId="2C7D812A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1B678BFE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2599A" w14:textId="77777777" w:rsidR="00D53374" w:rsidRPr="009C54AE" w:rsidRDefault="00D53374" w:rsidP="00D5337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3E449FB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53374" w:rsidRPr="009C54AE" w14:paraId="505F0EE2" w14:textId="77777777" w:rsidTr="30B36DC0">
        <w:tc>
          <w:tcPr>
            <w:tcW w:w="4962" w:type="dxa"/>
            <w:vAlign w:val="center"/>
          </w:tcPr>
          <w:p w14:paraId="57F6DE5A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4BCF711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53374" w:rsidRPr="009C54AE" w14:paraId="01FC2F9D" w14:textId="77777777" w:rsidTr="30B36DC0">
        <w:tc>
          <w:tcPr>
            <w:tcW w:w="4962" w:type="dxa"/>
          </w:tcPr>
          <w:p w14:paraId="69CAC76B" w14:textId="3673D9C2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0B36DC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2351537A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30 godzin </w:t>
            </w:r>
          </w:p>
        </w:tc>
      </w:tr>
      <w:tr w:rsidR="00D53374" w:rsidRPr="009C54AE" w14:paraId="018F1FA5" w14:textId="77777777" w:rsidTr="30B36DC0">
        <w:tc>
          <w:tcPr>
            <w:tcW w:w="4962" w:type="dxa"/>
          </w:tcPr>
          <w:p w14:paraId="42BB47AB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5B9365A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D66F343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D53374" w:rsidRPr="009C54AE" w14:paraId="524C4EA4" w14:textId="77777777" w:rsidTr="30B36DC0">
        <w:tc>
          <w:tcPr>
            <w:tcW w:w="4962" w:type="dxa"/>
          </w:tcPr>
          <w:p w14:paraId="6ABDA94C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914B6D5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B6CFBC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 godzin</w:t>
            </w:r>
          </w:p>
        </w:tc>
      </w:tr>
      <w:tr w:rsidR="00D53374" w:rsidRPr="009C54AE" w14:paraId="49416F42" w14:textId="77777777" w:rsidTr="30B36DC0">
        <w:tc>
          <w:tcPr>
            <w:tcW w:w="4962" w:type="dxa"/>
          </w:tcPr>
          <w:p w14:paraId="5471C06B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AEFB6B8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E6769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53374" w:rsidRPr="009C54AE" w14:paraId="43EFFEE1" w14:textId="77777777" w:rsidTr="30B36DC0">
        <w:tc>
          <w:tcPr>
            <w:tcW w:w="4962" w:type="dxa"/>
          </w:tcPr>
          <w:p w14:paraId="6E561C94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933F4A" w14:textId="77777777" w:rsidR="00D53374" w:rsidRPr="009C54AE" w:rsidRDefault="00D53374" w:rsidP="000355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9E6769B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14:paraId="6911E776" w14:textId="77777777" w:rsidR="00D53374" w:rsidRPr="009C54AE" w:rsidRDefault="00D53374" w:rsidP="00D5337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EE97F05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BAC4E7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2E207C8E" w14:textId="77777777" w:rsidR="00D53374" w:rsidRPr="009C54AE" w:rsidRDefault="00D53374" w:rsidP="00D5337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53374" w:rsidRPr="009C54AE" w14:paraId="4E18C6A5" w14:textId="77777777" w:rsidTr="000355A7">
        <w:trPr>
          <w:trHeight w:val="397"/>
        </w:trPr>
        <w:tc>
          <w:tcPr>
            <w:tcW w:w="3544" w:type="dxa"/>
          </w:tcPr>
          <w:p w14:paraId="2F5714A0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BF0B14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9E6769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D53374" w:rsidRPr="009C54AE" w14:paraId="274A8CE2" w14:textId="77777777" w:rsidTr="000355A7">
        <w:trPr>
          <w:trHeight w:val="397"/>
        </w:trPr>
        <w:tc>
          <w:tcPr>
            <w:tcW w:w="3544" w:type="dxa"/>
          </w:tcPr>
          <w:p w14:paraId="2789939D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F0C88C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9E6769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20B94C3" w14:textId="77777777" w:rsidR="00D53374" w:rsidRPr="009C54AE" w:rsidRDefault="00D53374" w:rsidP="00D5337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56F4CD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FFA2EF8" w14:textId="77777777" w:rsidR="00D53374" w:rsidRPr="009C54AE" w:rsidRDefault="00D53374" w:rsidP="00D5337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53374" w:rsidRPr="009C54AE" w14:paraId="12DCD6BF" w14:textId="77777777" w:rsidTr="000355A7">
        <w:trPr>
          <w:trHeight w:val="397"/>
        </w:trPr>
        <w:tc>
          <w:tcPr>
            <w:tcW w:w="7513" w:type="dxa"/>
          </w:tcPr>
          <w:p w14:paraId="7BE8B968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E6769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A1DB867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38175E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Inetta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Jędrasik-Jankowska,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Pojęcia i konstrukcje prawne ubezpieczenia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Wolters Kluwer.</w:t>
            </w:r>
          </w:p>
          <w:p w14:paraId="6FE543B8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963CA20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ubezpieczeń społecznych: zasady, finasowanie, organizacja,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144E1734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53374" w:rsidRPr="009C54AE" w14:paraId="698432CE" w14:textId="77777777" w:rsidTr="000355A7">
        <w:trPr>
          <w:trHeight w:val="397"/>
        </w:trPr>
        <w:tc>
          <w:tcPr>
            <w:tcW w:w="7513" w:type="dxa"/>
          </w:tcPr>
          <w:p w14:paraId="3D272159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9E6769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1372382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5B59F357" w14:textId="77777777" w:rsidR="00D53374" w:rsidRPr="00DD46C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Grażyna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 ubezpieczeń społecznych. Zagadnienia podstawowe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24D92487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95B134E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Gertruda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Uścińska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Prawo zabezpieczenia społecznego,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C.H. Beck.</w:t>
            </w:r>
          </w:p>
          <w:p w14:paraId="76005D04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6FD5FD0" w14:textId="77777777" w:rsidR="00D53374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Alina Wypych-Żywicka, </w:t>
            </w:r>
            <w:r w:rsidRPr="00DD46C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ubezpieczeń społecznych. Tom I. Część Ogólna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Wolters Kluwer.</w:t>
            </w:r>
          </w:p>
          <w:p w14:paraId="41515DB1" w14:textId="77777777" w:rsidR="00D53374" w:rsidRPr="009C54AE" w:rsidRDefault="00D53374" w:rsidP="000355A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84FCA09" w14:textId="77777777" w:rsidR="00D53374" w:rsidRPr="009C54AE" w:rsidRDefault="00D53374" w:rsidP="00D5337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85747A" w:rsidRPr="00B169DF" w:rsidSect="0085747A">
      <w:pgSz w:w="11906" w:h="16838"/>
      <w:pgMar w:top="36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18656" w14:textId="77777777" w:rsidR="00AF6547" w:rsidRDefault="00AF6547" w:rsidP="00C16ABF">
      <w:pPr>
        <w:spacing w:after="0" w:line="240" w:lineRule="auto"/>
      </w:pPr>
      <w:r>
        <w:separator/>
      </w:r>
    </w:p>
  </w:endnote>
  <w:endnote w:type="continuationSeparator" w:id="0">
    <w:p w14:paraId="479837B9" w14:textId="77777777" w:rsidR="00AF6547" w:rsidRDefault="00AF65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359CB" w14:textId="77777777" w:rsidR="00AF6547" w:rsidRDefault="00AF6547" w:rsidP="00C16ABF">
      <w:pPr>
        <w:spacing w:after="0" w:line="240" w:lineRule="auto"/>
      </w:pPr>
      <w:r>
        <w:separator/>
      </w:r>
    </w:p>
  </w:footnote>
  <w:footnote w:type="continuationSeparator" w:id="0">
    <w:p w14:paraId="0A564349" w14:textId="77777777" w:rsidR="00AF6547" w:rsidRDefault="00AF6547" w:rsidP="00C16ABF">
      <w:pPr>
        <w:spacing w:after="0" w:line="240" w:lineRule="auto"/>
      </w:pPr>
      <w:r>
        <w:continuationSeparator/>
      </w:r>
    </w:p>
  </w:footnote>
  <w:footnote w:id="1">
    <w:p w14:paraId="68069375" w14:textId="77777777" w:rsidR="00D53374" w:rsidRDefault="00D53374" w:rsidP="00D5337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4FA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6547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37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2FB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7CA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65F9519"/>
    <w:rsid w:val="199735DB"/>
    <w:rsid w:val="1EAF83F9"/>
    <w:rsid w:val="30B36DC0"/>
    <w:rsid w:val="5112427C"/>
    <w:rsid w:val="5984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AC960-8A5D-4EA1-8996-EBE3F830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936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2023-09-12T14:22:00Z</dcterms:created>
  <dcterms:modified xsi:type="dcterms:W3CDTF">2024-09-03T13:13:00Z</dcterms:modified>
</cp:coreProperties>
</file>